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09B42" w14:textId="77777777" w:rsidR="00A5377F" w:rsidRDefault="00A5377F" w:rsidP="00A53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RYDALL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67110638" w14:textId="77777777" w:rsidR="00A5377F" w:rsidRDefault="00A5377F" w:rsidP="00A53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13288AFB" w14:textId="77777777" w:rsidR="00A5377F" w:rsidRDefault="00A5377F" w:rsidP="00A5377F">
      <w:pPr>
        <w:pStyle w:val="NoSpacing"/>
        <w:rPr>
          <w:rFonts w:cs="Times New Roman"/>
          <w:szCs w:val="24"/>
        </w:rPr>
      </w:pPr>
    </w:p>
    <w:p w14:paraId="15688399" w14:textId="77777777" w:rsidR="00A5377F" w:rsidRDefault="00A5377F" w:rsidP="00A5377F">
      <w:pPr>
        <w:pStyle w:val="NoSpacing"/>
        <w:rPr>
          <w:rFonts w:cs="Times New Roman"/>
          <w:szCs w:val="24"/>
        </w:rPr>
      </w:pPr>
    </w:p>
    <w:p w14:paraId="658D31D6" w14:textId="77777777" w:rsidR="00A5377F" w:rsidRDefault="00A5377F" w:rsidP="00A5377F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74BDD3DA" w14:textId="77777777" w:rsidR="00A5377F" w:rsidRDefault="00A5377F" w:rsidP="00A5377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1754EBA" w14:textId="77777777" w:rsidR="00A5377F" w:rsidRDefault="00A5377F" w:rsidP="00A5377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C5A0B36" w14:textId="77777777" w:rsidR="00A5377F" w:rsidRDefault="00A5377F" w:rsidP="00A5377F">
      <w:pPr>
        <w:pStyle w:val="NoSpacing"/>
        <w:rPr>
          <w:rFonts w:cs="Times New Roman"/>
          <w:szCs w:val="24"/>
        </w:rPr>
      </w:pPr>
    </w:p>
    <w:p w14:paraId="256D0810" w14:textId="77777777" w:rsidR="00A5377F" w:rsidRDefault="00A5377F" w:rsidP="00A5377F">
      <w:pPr>
        <w:pStyle w:val="NoSpacing"/>
        <w:rPr>
          <w:rFonts w:cs="Times New Roman"/>
          <w:szCs w:val="24"/>
        </w:rPr>
      </w:pPr>
    </w:p>
    <w:p w14:paraId="62DB0196" w14:textId="77777777" w:rsidR="00A5377F" w:rsidRDefault="00A5377F" w:rsidP="00A5377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October 2022</w:t>
      </w:r>
    </w:p>
    <w:p w14:paraId="4C93A28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74394" w14:textId="77777777" w:rsidR="00A5377F" w:rsidRDefault="00A5377F" w:rsidP="009139A6">
      <w:r>
        <w:separator/>
      </w:r>
    </w:p>
  </w:endnote>
  <w:endnote w:type="continuationSeparator" w:id="0">
    <w:p w14:paraId="78E8AA29" w14:textId="77777777" w:rsidR="00A5377F" w:rsidRDefault="00A5377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58EC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F9E8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992A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E0CBF" w14:textId="77777777" w:rsidR="00A5377F" w:rsidRDefault="00A5377F" w:rsidP="009139A6">
      <w:r>
        <w:separator/>
      </w:r>
    </w:p>
  </w:footnote>
  <w:footnote w:type="continuationSeparator" w:id="0">
    <w:p w14:paraId="5F2C9C4C" w14:textId="77777777" w:rsidR="00A5377F" w:rsidRDefault="00A5377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576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F391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1DC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77F"/>
    <w:rsid w:val="000666E0"/>
    <w:rsid w:val="002510B7"/>
    <w:rsid w:val="005C130B"/>
    <w:rsid w:val="00826F5C"/>
    <w:rsid w:val="009139A6"/>
    <w:rsid w:val="009448BB"/>
    <w:rsid w:val="00947624"/>
    <w:rsid w:val="00A3176C"/>
    <w:rsid w:val="00A5377F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D11F9"/>
  <w15:chartTrackingRefBased/>
  <w15:docId w15:val="{BC908E49-B0FF-45DF-B845-55FAF8073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2022-12-06T20:41:00Z</dcterms:created>
  <dcterms:modified xsi:type="dcterms:W3CDTF">2022-12-06T20:41:00Z</dcterms:modified>
</cp:coreProperties>
</file>